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7CB" w:rsidRDefault="00CF17CB" w:rsidP="00CF17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BASMORE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CF17CB" w:rsidRDefault="00CF17CB" w:rsidP="00CF17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17CB" w:rsidRDefault="00CF17CB" w:rsidP="00CF17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17CB" w:rsidRDefault="00CF17CB" w:rsidP="00CF17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Wantage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F17CB" w:rsidRDefault="00CF17CB" w:rsidP="00CF17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the land of the late Margaret Talbot(q.v.).</w:t>
      </w:r>
    </w:p>
    <w:p w:rsidR="00CF17CB" w:rsidRDefault="00CF17CB" w:rsidP="00CF17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24-200)</w:t>
      </w:r>
    </w:p>
    <w:p w:rsidR="00CF17CB" w:rsidRDefault="00CF17CB" w:rsidP="00CF17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17CB" w:rsidRDefault="00CF17CB" w:rsidP="00CF17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17CB" w:rsidRPr="007A435D" w:rsidRDefault="00CF17CB" w:rsidP="00CF17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2016</w:t>
      </w:r>
    </w:p>
    <w:p w:rsidR="006B2F86" w:rsidRPr="00CF17CB" w:rsidRDefault="00CF17C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CF17C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7CB" w:rsidRDefault="00CF17CB" w:rsidP="00E71FC3">
      <w:pPr>
        <w:spacing w:after="0" w:line="240" w:lineRule="auto"/>
      </w:pPr>
      <w:r>
        <w:separator/>
      </w:r>
    </w:p>
  </w:endnote>
  <w:endnote w:type="continuationSeparator" w:id="0">
    <w:p w:rsidR="00CF17CB" w:rsidRDefault="00CF17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7CB" w:rsidRDefault="00CF17CB" w:rsidP="00E71FC3">
      <w:pPr>
        <w:spacing w:after="0" w:line="240" w:lineRule="auto"/>
      </w:pPr>
      <w:r>
        <w:separator/>
      </w:r>
    </w:p>
  </w:footnote>
  <w:footnote w:type="continuationSeparator" w:id="0">
    <w:p w:rsidR="00CF17CB" w:rsidRDefault="00CF17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7CB"/>
    <w:rsid w:val="00AB52E8"/>
    <w:rsid w:val="00B16D3F"/>
    <w:rsid w:val="00CF17C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45C1E"/>
  <w15:chartTrackingRefBased/>
  <w15:docId w15:val="{2D52BFE6-EC36-48D5-991D-F298B797F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2016-05-26T20:37:00Z</dcterms:created>
  <dcterms:modified xsi:type="dcterms:W3CDTF">2016-05-26T20:38:00Z</dcterms:modified>
</cp:coreProperties>
</file>